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DD85D" w14:textId="77777777" w:rsidR="00363542" w:rsidRDefault="00363542" w:rsidP="00363542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363542" w:rsidRPr="00A865D5" w14:paraId="008CEFA4" w14:textId="77777777" w:rsidTr="00525C32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55221C7" w14:textId="77777777" w:rsidR="00363542" w:rsidRPr="00A865D5" w:rsidRDefault="00363542" w:rsidP="00525C3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AE6BFC3" w14:textId="77777777" w:rsidR="00363542" w:rsidRPr="00A865D5" w:rsidRDefault="00363542" w:rsidP="00525C3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CCC85DD" w14:textId="77777777" w:rsid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高雄市議會</w:t>
            </w:r>
          </w:p>
          <w:p w14:paraId="115767F8" w14:textId="7AEBA2AB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1FB7213" w14:textId="77777777" w:rsid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13C5D8C" w14:textId="0D383FFD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753AA28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3DDB67F" w14:textId="2EC7855A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0AB69D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BAF22E4" w14:textId="1FB39FEB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財政局主管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9A5A675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8DA6F3B" w14:textId="3B0C8060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520FA09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0EE9DB37" w14:textId="12EFD091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經濟發展局主管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9572481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C8B89F9" w14:textId="2D24D6F4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工務局主管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A573852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038E9C0" w14:textId="1F206F36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社會局主管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59FAB74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26C51DA" w14:textId="3F186320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</w:tr>
      <w:tr w:rsidR="00363542" w:rsidRPr="00044675" w14:paraId="0EC51692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9D21915" w14:textId="77777777" w:rsidR="00363542" w:rsidRPr="00044675" w:rsidRDefault="00363542" w:rsidP="00804355">
            <w:pPr>
              <w:spacing w:beforeLines="60" w:before="216" w:afterLines="60" w:after="216"/>
              <w:ind w:right="92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4467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18FE71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747,208,657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E602C0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7,292,741,255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046774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1,767,631,897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018F9B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3,163,727,646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EEEE535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53,774,693,863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DBE90F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878,584,490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88D73E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9,016,944,142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B6237E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19,430,704,524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7C5490" w14:textId="77777777" w:rsidR="00363542" w:rsidRPr="00044675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44675">
              <w:rPr>
                <w:rFonts w:ascii="新細明體" w:hAnsi="新細明體"/>
                <w:b/>
                <w:noProof/>
                <w:sz w:val="20"/>
              </w:rPr>
              <w:t>11,716,986,666</w:t>
            </w:r>
          </w:p>
        </w:tc>
      </w:tr>
      <w:tr w:rsidR="00363542" w:rsidRPr="000751B1" w14:paraId="5107D163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9FF9510" w14:textId="77777777" w:rsidR="00363542" w:rsidRPr="00044675" w:rsidRDefault="00363542" w:rsidP="00804355">
            <w:pPr>
              <w:spacing w:beforeLines="60" w:before="216" w:afterLines="60" w:after="216"/>
              <w:ind w:right="92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4467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065F3B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720,117,147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801ACD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6,107,792,678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90DF14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1,366,845,657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CAA303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3,157,210,235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DC6C06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50,661,601,961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291C64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686,158,380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32E5B1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1,757,713,413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A2AE7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19,217,594,350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0AD13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11,061,547,521</w:t>
            </w:r>
          </w:p>
        </w:tc>
      </w:tr>
      <w:tr w:rsidR="00363542" w:rsidRPr="000751B1" w14:paraId="6F61E50E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3F8B097" w14:textId="7EE7677B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szCs w:val="20"/>
                <w:fitText w:val="1864" w:id="-970726400"/>
              </w:rPr>
              <w:t>人事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2640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9B515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556,474,493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F8D6C0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2,535,428,617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F76ED9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998,814,550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857C9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751,548,633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0A8D2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41,472,427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D6875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207,983,422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11AFA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835,853,842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8B635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732,202,890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6FE99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10,313,058,081</w:t>
            </w:r>
          </w:p>
        </w:tc>
      </w:tr>
      <w:tr w:rsidR="00363542" w:rsidRPr="000751B1" w14:paraId="3B2052A5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99D3829" w14:textId="67EF7B2F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szCs w:val="20"/>
                <w:fitText w:val="1864" w:id="-970726399"/>
              </w:rPr>
              <w:t>業務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2639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8029E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161,406,654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D5494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1,967,626,415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6A17D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289,250,422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22740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252,927,172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C9AB8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30,915,029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C6071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139,263,898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0A443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851,150,744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E6A8A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608,101,142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E0BF8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610,739,451</w:t>
            </w:r>
          </w:p>
        </w:tc>
      </w:tr>
      <w:tr w:rsidR="00363542" w:rsidRPr="000751B1" w14:paraId="54A05B41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20F4B0C" w14:textId="1355AC2B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177"/>
                <w:kern w:val="0"/>
                <w:sz w:val="20"/>
                <w:szCs w:val="20"/>
                <w:fitText w:val="1864" w:id="-970726398"/>
              </w:rPr>
              <w:t>獎補助</w:t>
            </w:r>
            <w:r w:rsidR="00363542" w:rsidRPr="00FC2D7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64" w:id="-97072639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BEF3A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2,236,000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966E3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1,604,737,646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0FFDE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78,780,685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8BE49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35,970,327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CDBA7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50,589,214,505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765A5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338,911,060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758F6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70,708,827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0B58A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17,877,290,318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54F0A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137,749,989</w:t>
            </w:r>
          </w:p>
        </w:tc>
      </w:tr>
      <w:tr w:rsidR="00363542" w:rsidRPr="000751B1" w14:paraId="65FFE9DE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6D9B5BD" w14:textId="3E48129A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szCs w:val="20"/>
                <w:fitText w:val="1864" w:id="-970726397"/>
              </w:rPr>
              <w:t>債務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2639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1DE76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4443A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E4053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A97EA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2,116,764,103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6D8F4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1FA91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A66D4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BC520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A2D63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4A15DBAC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5BBE236" w14:textId="77777777" w:rsidR="00363542" w:rsidRPr="00044675" w:rsidRDefault="00363542" w:rsidP="00804355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4467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E1EF0F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27,091,510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9CEA3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1,184,948,577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D1282E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400,786,240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FF202F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6,517,411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82A31C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3,113,091,902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B842B7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192,426,110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E41C47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7,259,230,729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1DB9AB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213,110,174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68A1D8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655,439,145</w:t>
            </w:r>
          </w:p>
        </w:tc>
      </w:tr>
      <w:tr w:rsidR="00363542" w:rsidRPr="000751B1" w14:paraId="578BDE48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399273B" w14:textId="1DC21A0F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szCs w:val="20"/>
                <w:fitText w:val="1864" w:id="-970754304"/>
              </w:rPr>
              <w:t>人事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5430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82E2C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434FD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5B2A5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737A9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337EF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9A06A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FECF8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6C15C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8B717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69F066BA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BDB4F04" w14:textId="77BA66D2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804355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szCs w:val="20"/>
                <w:fitText w:val="1864" w:id="-970754303"/>
              </w:rPr>
              <w:t>業務</w:t>
            </w:r>
            <w:r w:rsidR="00363542" w:rsidRPr="00804355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5430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7324A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519FC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6AE32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99AE9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CC3CC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45BC7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5D322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5A9A5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DF41E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2CFB98EF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6A1DAAA" w14:textId="5BAACF4F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804355">
              <w:rPr>
                <w:rFonts w:ascii="標楷體" w:eastAsia="標楷體" w:hAnsi="標楷體" w:hint="eastAsia"/>
                <w:noProof/>
                <w:spacing w:val="108"/>
                <w:kern w:val="0"/>
                <w:sz w:val="20"/>
                <w:szCs w:val="20"/>
                <w:fitText w:val="1864" w:id="-970754302"/>
              </w:rPr>
              <w:t>設備及投</w:t>
            </w:r>
            <w:r w:rsidR="00363542" w:rsidRPr="00804355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64" w:id="-970754302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4E979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27,091,510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19F13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1,000,694,573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47ACC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348,130,793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BB904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6,517,411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099D82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4,905,652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06B93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143,908,504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FBA05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6,589,269,663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42CFA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169,049,422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25B77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654,336,155</w:t>
            </w:r>
          </w:p>
        </w:tc>
      </w:tr>
      <w:tr w:rsidR="00363542" w:rsidRPr="000751B1" w14:paraId="38797646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B26E0B7" w14:textId="2E516669" w:rsidR="00363542" w:rsidRPr="00804355" w:rsidRDefault="00804355" w:rsidP="00804355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177"/>
                <w:kern w:val="0"/>
                <w:sz w:val="20"/>
                <w:szCs w:val="20"/>
                <w:fitText w:val="1864" w:id="-970754301"/>
              </w:rPr>
              <w:t>獎補助</w:t>
            </w:r>
            <w:r w:rsidR="00363542" w:rsidRPr="00FC2D7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64" w:id="-97075430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87A8C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63453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184,254,004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6253A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52,655,447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2FE1E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F9D8D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3,108,186,250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FFC6D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48,517,606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7BAB5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669,961,066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696A9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44,060,752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2B2D6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1,102,990</w:t>
            </w:r>
          </w:p>
        </w:tc>
      </w:tr>
    </w:tbl>
    <w:p w14:paraId="26BB3B91" w14:textId="77777777" w:rsidR="00363542" w:rsidRDefault="00363542" w:rsidP="0036354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39A9E23" w14:textId="77777777" w:rsidR="00363542" w:rsidRDefault="00363542" w:rsidP="0036354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363542" w:rsidRPr="00A865D5" w14:paraId="2DB2A9D0" w14:textId="77777777" w:rsidTr="00525C32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DB19316" w14:textId="77777777" w:rsidR="00363542" w:rsidRPr="00A865D5" w:rsidRDefault="00363542" w:rsidP="00525C3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0647BE5" w14:textId="77777777" w:rsidR="00363542" w:rsidRPr="00A865D5" w:rsidRDefault="00363542" w:rsidP="00525C3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51C8929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9F1F647" w14:textId="1C683741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FD3E382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281E5D3" w14:textId="12C6CDDA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E2C39A5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C5A95F0" w14:textId="2ECBDEB9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D2826C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7A36DA32" w14:textId="61AC51FF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新聞局主管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9E97072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255DB158" w14:textId="68E23A74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8605BA7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16693624" w14:textId="1B8BAC5E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勞工局主管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40FF35C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5D4ECD41" w14:textId="03A8F6C7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捷運工程局主管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3A7DCCF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3253013" w14:textId="72F7B356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BC36228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4B20D3D" w14:textId="79CEC0B2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</w:tr>
      <w:tr w:rsidR="00363542" w:rsidRPr="00B734F4" w14:paraId="18205E84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A29636F" w14:textId="77777777" w:rsidR="00363542" w:rsidRPr="00B734F4" w:rsidRDefault="00363542" w:rsidP="00804355">
            <w:pPr>
              <w:spacing w:beforeLines="60" w:before="216" w:afterLines="60" w:after="216"/>
              <w:ind w:right="92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734F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D86F1E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8,900,021,878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2BAAE9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4,809,387,094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48A4C2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1,229,522,951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E5607A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208,715,848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B2CC10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1,852,292,393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4B4DF1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1,209,911,705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F9DF01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4,912,672,845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ED1C02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2,928,933,722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5828C1" w14:textId="77777777" w:rsidR="00363542" w:rsidRPr="00B734F4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734F4">
              <w:rPr>
                <w:rFonts w:ascii="新細明體" w:hAnsi="新細明體"/>
                <w:b/>
                <w:noProof/>
                <w:sz w:val="20"/>
              </w:rPr>
              <w:t>2,648,400,981</w:t>
            </w:r>
          </w:p>
        </w:tc>
      </w:tr>
      <w:tr w:rsidR="00363542" w:rsidRPr="000751B1" w14:paraId="774AB6EF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CD69EBC" w14:textId="77777777" w:rsidR="00363542" w:rsidRPr="00B734F4" w:rsidRDefault="00363542" w:rsidP="00804355">
            <w:pPr>
              <w:spacing w:beforeLines="60" w:before="216" w:afterLines="60" w:after="216"/>
              <w:ind w:right="92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734F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944F4A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8,654,043,909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B29E2E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4,664,800,384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6B0B73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1,135,999,009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A31238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204,883,294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FEC735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1,617,342,732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2D266E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1,203,235,179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280C47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421,172,126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6BA9C1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2,505,853,966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65C2029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1,813,653,583</w:t>
            </w:r>
          </w:p>
        </w:tc>
      </w:tr>
      <w:tr w:rsidR="00363542" w:rsidRPr="000751B1" w14:paraId="33421E7A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858DA33" w14:textId="285BA0BD" w:rsidR="00363542" w:rsidRPr="00465088" w:rsidRDefault="00465088" w:rsidP="0046508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kern w:val="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90399"/>
              </w:rPr>
              <w:t>人事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9039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3B7953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1,138,321,155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E546A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3,197,969,839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D3B04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966,990,910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1DB40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106,927,109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9091D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207,673,663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38A7E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309,944,500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8DE98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146,216,336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4420F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2,197,681,848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B10CB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207,760,075</w:t>
            </w:r>
          </w:p>
        </w:tc>
      </w:tr>
      <w:tr w:rsidR="00363542" w:rsidRPr="000751B1" w14:paraId="32869719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A980D8F" w14:textId="48E4FD39" w:rsidR="00363542" w:rsidRPr="00465088" w:rsidRDefault="00465088" w:rsidP="0046508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465088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90398"/>
              </w:rPr>
              <w:t>業務</w:t>
            </w:r>
            <w:r w:rsidR="00363542" w:rsidRPr="00465088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9039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4CD54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1,028,241,184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9E023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1,162,388,785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C6FB0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117,823,429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9809B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97,886,185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BA703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140,316,485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702F5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367,228,625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D6223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9,783,790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EC1FA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190,898,213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872AE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385,562,640</w:t>
            </w:r>
          </w:p>
        </w:tc>
      </w:tr>
      <w:tr w:rsidR="00363542" w:rsidRPr="000751B1" w14:paraId="4857AE0C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05F5B1E" w14:textId="48D91140" w:rsidR="00363542" w:rsidRPr="00465088" w:rsidRDefault="00465088" w:rsidP="0046508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465088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 w:rsidRPr="00465088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465088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90144"/>
              </w:rPr>
              <w:t>獎補助</w:t>
            </w:r>
            <w:r w:rsidR="00363542" w:rsidRPr="0046508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9014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37813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6,487,481,570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64E37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304,441,760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760BF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13,940,000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B5D92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5764B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1,269,352,584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C05E6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526,062,054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F29B0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265,172,000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31BD2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117,273,905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3131F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1,220,330,868</w:t>
            </w:r>
          </w:p>
        </w:tc>
      </w:tr>
      <w:tr w:rsidR="00363542" w:rsidRPr="000751B1" w14:paraId="203D8EB3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6BCEBDB" w14:textId="4D909FD6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5343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 w:rsidRPr="00A5343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7376"/>
              </w:rPr>
              <w:t>債務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737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B1272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388B1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3BDB1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37,244,670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522D3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9CB79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3C39A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7CAA0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940A7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623FF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57315670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4982EEF" w14:textId="77777777" w:rsidR="00363542" w:rsidRPr="00B734F4" w:rsidRDefault="00363542" w:rsidP="00804355">
            <w:pPr>
              <w:spacing w:beforeLines="60" w:before="216" w:afterLines="60" w:after="216"/>
              <w:ind w:right="92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734F4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4D72B9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245,977,969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F36EC42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144,586,710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912A40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93,523,942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2A6FF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3,832,554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151F28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234,949,661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591A9F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6,676,526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5F1E79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4,491,500,719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210A8F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423,079,756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9EDA81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834,747,398</w:t>
            </w:r>
          </w:p>
        </w:tc>
      </w:tr>
      <w:tr w:rsidR="00363542" w:rsidRPr="000751B1" w14:paraId="2EE4E81E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ACDDCC8" w14:textId="2F807B2E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5343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 w:rsidRPr="00A5343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FC2D7F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7120"/>
              </w:rPr>
              <w:t>人事</w:t>
            </w:r>
            <w:r w:rsidR="00363542" w:rsidRPr="00FC2D7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71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9BB32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35D35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F96C1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B4DD9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A6A47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00D15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6C859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4EFE6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2818C0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7A34E020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EA99401" w14:textId="5EC5E1EA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7119"/>
              </w:rPr>
              <w:t>業務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711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9F9A5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EFF8D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2AC4D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CD8F4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BFE21E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66B07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8BDB1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5F998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91AA0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197B13E3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987290E" w14:textId="5A1155F5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970757118"/>
              </w:rPr>
              <w:t>設備及投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7118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3EDAA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144,976,677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355EC1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90,807,159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24FF30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93,523,942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2AE28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3,832,554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413B7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207,991,405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93501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6,676,526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7593D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257,719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B4C1F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421,689,607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82296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545,240,704</w:t>
            </w:r>
          </w:p>
        </w:tc>
      </w:tr>
      <w:tr w:rsidR="00363542" w:rsidRPr="000751B1" w14:paraId="642268EA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1B6992C" w14:textId="1CD301D9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57117"/>
              </w:rPr>
              <w:t>獎補助</w:t>
            </w:r>
            <w:r w:rsidR="00363542" w:rsidRPr="00A5343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5711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1EFF2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101,001,292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1306B8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53,779,551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997EB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9E410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31F67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26,958,256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C951A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4D66E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4,491,243,000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70940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1,390,149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EC165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289,506,694</w:t>
            </w:r>
          </w:p>
        </w:tc>
      </w:tr>
    </w:tbl>
    <w:p w14:paraId="171FBA44" w14:textId="77777777" w:rsidR="00363542" w:rsidRDefault="00363542" w:rsidP="0036354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2B1854BA" w14:textId="77777777" w:rsidR="00363542" w:rsidRDefault="00363542" w:rsidP="0036354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363542" w:rsidRPr="00A865D5" w14:paraId="04D0677F" w14:textId="77777777" w:rsidTr="00525C32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F772249" w14:textId="77777777" w:rsidR="00363542" w:rsidRPr="00A865D5" w:rsidRDefault="00363542" w:rsidP="00525C3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86B25A1" w14:textId="77777777" w:rsidR="00363542" w:rsidRPr="00A865D5" w:rsidRDefault="00363542" w:rsidP="00525C3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FF1C6D0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18F8CE5" w14:textId="619944D0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交通局主管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295342D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3B1D0D53" w14:textId="0964FEF2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海洋局主管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11BB3D7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49504B6" w14:textId="30FF66E9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都市發展局主管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89A73F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43E2B8F9" w14:textId="2ECF1C9E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法制局主管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4C72244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BDEEFC9" w14:textId="6DE21186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B797355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62A1EF39" w14:textId="367A436D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水利局主管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5EC50B1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79634BA0" w14:textId="4D4A4956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毒品防制局主管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F6B990A" w14:textId="77777777" w:rsidR="00D26EDF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715924DF" w14:textId="45E07815" w:rsidR="00363542" w:rsidRPr="00B357ED" w:rsidRDefault="00363542" w:rsidP="00F87905">
            <w:pPr>
              <w:spacing w:line="280" w:lineRule="exact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運動發展局主管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670C1CD" w14:textId="77777777" w:rsidR="00D26EDF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高雄市政府</w:t>
            </w:r>
          </w:p>
          <w:p w14:paraId="03E860A6" w14:textId="6DDB058C" w:rsidR="00363542" w:rsidRPr="00B357ED" w:rsidRDefault="00363542" w:rsidP="00F87905">
            <w:pPr>
              <w:spacing w:line="280" w:lineRule="exact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青年局主管</w:t>
            </w:r>
          </w:p>
        </w:tc>
      </w:tr>
      <w:tr w:rsidR="00363542" w:rsidRPr="0041419A" w14:paraId="5E6C3E1E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A1F268A" w14:textId="77777777" w:rsidR="00363542" w:rsidRPr="0041419A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1419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1646D7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3,329,011,339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A85D40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1,757,943,284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0E5477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1,009,033,178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CB2893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E09D51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1,070,304,779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000776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8,142,591,994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2B2E4E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9C4A85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1,505,693,353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E37E2D" w14:textId="77777777" w:rsidR="00363542" w:rsidRPr="0041419A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1419A">
              <w:rPr>
                <w:rFonts w:ascii="新細明體" w:hAnsi="新細明體"/>
                <w:b/>
                <w:noProof/>
                <w:sz w:val="20"/>
              </w:rPr>
              <w:t>206,851,785</w:t>
            </w:r>
          </w:p>
        </w:tc>
      </w:tr>
      <w:tr w:rsidR="00363542" w:rsidRPr="000751B1" w14:paraId="6ACEA108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997E075" w14:textId="77777777" w:rsidR="00363542" w:rsidRPr="0041419A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1419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28AE75B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2,187,365,338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DA7BD4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560,203,507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CD51D4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254,100,602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C8F56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82,597,724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7A4907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422,371,126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5073C6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1,553,623,844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7651CA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126,312,213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52C8A92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585,594,300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CCFB39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206,711,785</w:t>
            </w:r>
          </w:p>
        </w:tc>
      </w:tr>
      <w:tr w:rsidR="00363542" w:rsidRPr="000751B1" w14:paraId="0FB3199D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4049C55" w14:textId="6CD0878D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6352"/>
              </w:rPr>
              <w:t>人事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35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EE161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267,696,815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D12B9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112,488,764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82408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182,183,603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F1905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57,823,657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3B670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156,126,884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EB151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311,038,588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95B02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86,616,050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93EF5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138,317,035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5172E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40,234,136</w:t>
            </w:r>
          </w:p>
        </w:tc>
      </w:tr>
      <w:tr w:rsidR="00363542" w:rsidRPr="000751B1" w14:paraId="68EE44DC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4EA46E4" w14:textId="07312C3D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6096"/>
              </w:rPr>
              <w:t>業務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09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AE952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257,735,284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9C204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175,852,491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9019D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26,403,401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3C2E3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3,072,795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C5B70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256,832,205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0BEA4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1,184,577,256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2771F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38,710,695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4D131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182,142,727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E114F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58,337,743</w:t>
            </w:r>
          </w:p>
        </w:tc>
      </w:tr>
      <w:tr w:rsidR="00363542" w:rsidRPr="000751B1" w14:paraId="2CB7D389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7D492CD" w14:textId="74E995F6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56095"/>
              </w:rPr>
              <w:t>獎補助</w:t>
            </w:r>
            <w:r w:rsidR="00363542" w:rsidRPr="00A5343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5609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10850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1,661,933,239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CB82F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271,862,252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6BB3B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45,513,598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D95A1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21,701,272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628F4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9,412,037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1E9B8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58,008,000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41B85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985,468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49350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265,134,538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83FE1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108,139,906</w:t>
            </w:r>
          </w:p>
        </w:tc>
      </w:tr>
      <w:tr w:rsidR="00363542" w:rsidRPr="000751B1" w14:paraId="707AF120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33AE911" w14:textId="2D5A03C1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6094"/>
              </w:rPr>
              <w:t>債務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09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60BF0C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21576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22614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FAEBB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3175D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819E7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A8A59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E4E5B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4DC49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68945E3B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7813B88" w14:textId="77777777" w:rsidR="00363542" w:rsidRPr="0041419A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1419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D5A14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1,141,646,001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981413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1,197,739,777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47189D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754,932,576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87EE3E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86,026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CB84A2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647,933,653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AC18F6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6,588,968,150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46749B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11,660,972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F40C9D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920,099,053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94C69D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140,000</w:t>
            </w:r>
          </w:p>
        </w:tc>
      </w:tr>
      <w:tr w:rsidR="00363542" w:rsidRPr="000751B1" w14:paraId="1A13E4B1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EEFFE8A" w14:textId="784E9C05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5343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 w:rsidRPr="00A5343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6093"/>
              </w:rPr>
              <w:t>人事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09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04A65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6DFF8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F14A4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BBEE1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A905A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4B8F3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C23B3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66D86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894B2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2A660BC7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8391A85" w14:textId="6156D665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6092"/>
              </w:rPr>
              <w:t>業務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09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BB06F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079A8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C03AF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A2A3E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76486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C48AE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10D66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FEAA4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D8273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3542" w:rsidRPr="000751B1" w14:paraId="5CE90AC6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7DEA91C" w14:textId="19B6AFB3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970756091"/>
              </w:rPr>
              <w:t>設備及投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6091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0A6C8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409,520,001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F1D98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1,121,716,312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32ADC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749,856,668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41FC7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86,026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804D0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647,833,653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171A6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6,563,132,105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5C784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11,660,972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7ED84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919,454,053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3B8EF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140,000</w:t>
            </w:r>
          </w:p>
        </w:tc>
      </w:tr>
      <w:tr w:rsidR="00363542" w:rsidRPr="000751B1" w14:paraId="50E2A57F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34F34BA" w14:textId="3A3A22C4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56090"/>
              </w:rPr>
              <w:t>獎補助</w:t>
            </w:r>
            <w:r w:rsidR="00363542" w:rsidRPr="00A5343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560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A6CBD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732,126,000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E7C6B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76,023,465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BEFD6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5,075,908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0BFE4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25F96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DDAC9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25,836,045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325A2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BA0A7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645,000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31930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1F3E230" w14:textId="77777777" w:rsidR="00363542" w:rsidRDefault="00363542" w:rsidP="0036354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3F0DD636" w14:textId="77777777" w:rsidR="00363542" w:rsidRDefault="00363542" w:rsidP="0036354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363542" w:rsidRPr="00A865D5" w14:paraId="5168E4E9" w14:textId="77777777" w:rsidTr="00525C32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0DFA319" w14:textId="77777777" w:rsidR="00363542" w:rsidRPr="00A865D5" w:rsidRDefault="00363542" w:rsidP="00525C3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6E80A283" w14:textId="77777777" w:rsidR="00363542" w:rsidRPr="00A865D5" w:rsidRDefault="00363542" w:rsidP="00525C3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7E770C7" w14:textId="77777777" w:rsidR="00363542" w:rsidRPr="00B357ED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4DE5F6D" w14:textId="77777777" w:rsidR="00363542" w:rsidRPr="00B357ED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1FFD055" w14:textId="77777777" w:rsidR="00363542" w:rsidRPr="00B357ED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E830C3" w14:textId="77777777" w:rsidR="00363542" w:rsidRPr="00B357ED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357E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FA36130" w14:textId="77777777" w:rsidR="00363542" w:rsidRPr="008F26EA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9D438B1" w14:textId="77777777" w:rsidR="00363542" w:rsidRPr="008F26EA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D8FB85D" w14:textId="77777777" w:rsidR="00363542" w:rsidRPr="008F26EA" w:rsidRDefault="00363542" w:rsidP="00525C32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DA0AE5D" w14:textId="77777777" w:rsidR="00363542" w:rsidRPr="008F26EA" w:rsidRDefault="00363542" w:rsidP="00525C32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84DF2D0" w14:textId="77777777" w:rsidR="00363542" w:rsidRPr="008F26EA" w:rsidRDefault="00363542" w:rsidP="00525C32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363542" w:rsidRPr="005F4C46" w14:paraId="45B2AFB5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022A632" w14:textId="77777777" w:rsidR="00363542" w:rsidRPr="005F4C46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F4C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4EA70E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F4C46">
              <w:rPr>
                <w:rFonts w:ascii="新細明體" w:hAnsi="新細明體"/>
                <w:b/>
                <w:noProof/>
                <w:sz w:val="20"/>
              </w:rPr>
              <w:t>7,329,915,198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6B843A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F4C46">
              <w:rPr>
                <w:rFonts w:ascii="新細明體" w:hAnsi="新細明體"/>
                <w:b/>
                <w:noProof/>
                <w:sz w:val="20"/>
              </w:rPr>
              <w:t>161,061,084,402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BC6B20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F4C46">
              <w:rPr>
                <w:rFonts w:ascii="新細明體" w:hAnsi="新細明體"/>
                <w:b/>
                <w:noProof/>
                <w:sz w:val="20"/>
              </w:rPr>
              <w:t>4,246,458,933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66A476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F4C46">
              <w:rPr>
                <w:rFonts w:ascii="新細明體" w:hAnsi="新細明體"/>
                <w:b/>
                <w:noProof/>
                <w:sz w:val="20"/>
              </w:rPr>
              <w:t>165,307,543,335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C003D5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F5FC85D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8966449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C922FD0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F4142F6" w14:textId="77777777" w:rsidR="00363542" w:rsidRPr="005F4C46" w:rsidRDefault="00363542" w:rsidP="00525C32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363542" w:rsidRPr="000751B1" w14:paraId="564C7A55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30B9282" w14:textId="77777777" w:rsidR="00363542" w:rsidRPr="005F4C46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F4C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008AAD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6,683,562,149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D4D5A8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129,620,008,112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155A76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721,761,625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3C1ED5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130,341,769,737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77B38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72F66A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0823DB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F861A3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6A8017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33C2908F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EFDFBC0" w14:textId="617D0B35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5581"/>
              </w:rPr>
              <w:t>人事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58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AFCBA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5,074,591,570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252D9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31,879,439,492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521AB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3,026,263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D7102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31,882,465,755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9495B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C417C7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751481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4473FD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C682E3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0C060515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A3092D8" w14:textId="78B84043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5582"/>
              </w:rPr>
              <w:t>業務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58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7E3A9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236,769,497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9A8FB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10,831,944,357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87552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403,356,954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DAFA4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11,235,301,311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BF934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E8150A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1FFCBF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D3FBC1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11F622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734EEB4A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DFDBAF6" w14:textId="52ACF369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55583"/>
              </w:rPr>
              <w:t>獎補助</w:t>
            </w:r>
            <w:r w:rsidR="00363542" w:rsidRPr="00A5343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5558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FA626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1,372,201,082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9D1C7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84,754,615,490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5A23C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315,378,408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1A55C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85,069,993,898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55911F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51277A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084725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4227FE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A9222D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5C496A0D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5A572A4" w14:textId="4E6A9342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5584"/>
              </w:rPr>
              <w:t>債務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58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2BC1B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B25B0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2,154,008,773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5BBA9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122DE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2,154,008,773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77410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5072C3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F3754E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8C0FA7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E56355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020C7450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77662F2" w14:textId="77777777" w:rsidR="00363542" w:rsidRPr="005F4C46" w:rsidRDefault="00363542" w:rsidP="00A53430">
            <w:pPr>
              <w:spacing w:beforeLines="60" w:before="216" w:afterLines="60" w:after="216"/>
              <w:ind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F4C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BE98CE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646,353,049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F90E33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31,441,076,290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A27B9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3,524,697,308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6B36A0" w14:textId="77777777" w:rsidR="00363542" w:rsidRPr="00465088" w:rsidRDefault="00363542" w:rsidP="00525C32">
            <w:pPr>
              <w:pStyle w:val="3"/>
              <w:rPr>
                <w:rFonts w:ascii="新細明體" w:eastAsia="新細明體" w:hAnsi="新細明體"/>
                <w:b/>
                <w:bCs w:val="0"/>
                <w:noProof/>
                <w:sz w:val="20"/>
              </w:rPr>
            </w:pPr>
            <w:r w:rsidRPr="00465088">
              <w:rPr>
                <w:rFonts w:ascii="新細明體" w:hAnsi="新細明體"/>
                <w:b/>
                <w:bCs w:val="0"/>
                <w:noProof/>
                <w:sz w:val="20"/>
              </w:rPr>
              <w:t>34,965,773,598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1B86D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D11DE7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1908A0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10CA9C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DDA12B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026C1475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2D6CA46" w14:textId="3982024C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5837"/>
              </w:rPr>
              <w:t>人事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83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1AB58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B2BB3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C4BEE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DBF41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30DAB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B43AB0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E05BBE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D06973D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0E4BE7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2A67E043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7598095" w14:textId="11641D3A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970755838"/>
              </w:rPr>
              <w:t>業務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83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A690D4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0EBE1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9E7172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730DC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E34D2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8129E5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D504D29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CACFF8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3D3AB8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7417778D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E134719" w14:textId="39E05FD5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970755839"/>
              </w:rPr>
              <w:t>設備及投</w:t>
            </w:r>
            <w:r w:rsidR="00363542" w:rsidRPr="00A5343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970755839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9B855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550,943,097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572CCE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21,433,242,863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5E985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3,502,130,117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07936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24,935,372,980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AEC708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1167E55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6F9697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94F7A9B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91F62A0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63542" w:rsidRPr="000751B1" w14:paraId="2365DEB0" w14:textId="77777777" w:rsidTr="00525C32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3525DD9" w14:textId="36515CE4" w:rsidR="00363542" w:rsidRPr="00A53430" w:rsidRDefault="00A53430" w:rsidP="00A53430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.</w:t>
            </w:r>
            <w:r w:rsidR="00363542" w:rsidRPr="00A53430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970755840"/>
              </w:rPr>
              <w:t>獎補助</w:t>
            </w:r>
            <w:r w:rsidR="00363542" w:rsidRPr="00A5343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97075584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E730F6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95,409,952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4E331F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10,007,833,427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0BF95C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22,567,191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6A3B1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A01F83">
              <w:rPr>
                <w:rFonts w:ascii="新細明體" w:hAnsi="新細明體"/>
                <w:noProof/>
                <w:sz w:val="20"/>
              </w:rPr>
              <w:t>10,030,400,618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6A37E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DEE67A3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E0ABB31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CBC44FA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DAF2687" w14:textId="77777777" w:rsidR="00363542" w:rsidRPr="001B5022" w:rsidRDefault="00363542" w:rsidP="00525C32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161CD105" w14:textId="77777777" w:rsidR="00363542" w:rsidRDefault="00363542" w:rsidP="0036354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69E63DCF" w14:textId="6A8B6071" w:rsidR="00B12FAD" w:rsidRPr="00363542" w:rsidRDefault="00B12FAD" w:rsidP="00363542"/>
    <w:sectPr w:rsidR="00B12FAD" w:rsidRPr="00363542" w:rsidSect="00A032FC">
      <w:headerReference w:type="default" r:id="rId8"/>
      <w:headerReference w:type="first" r:id="rId9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F84E1" w14:textId="77777777" w:rsidR="00363542" w:rsidRDefault="00363542" w:rsidP="009E17D4">
      <w:r>
        <w:separator/>
      </w:r>
    </w:p>
  </w:endnote>
  <w:endnote w:type="continuationSeparator" w:id="0">
    <w:p w14:paraId="0016EDEE" w14:textId="77777777" w:rsidR="00363542" w:rsidRDefault="00363542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E257C" w14:textId="77777777" w:rsidR="00363542" w:rsidRDefault="00363542" w:rsidP="009E17D4">
      <w:r>
        <w:separator/>
      </w:r>
    </w:p>
  </w:footnote>
  <w:footnote w:type="continuationSeparator" w:id="0">
    <w:p w14:paraId="2BA6CDC2" w14:textId="77777777" w:rsidR="00363542" w:rsidRDefault="00363542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D0942" w14:textId="6884A051" w:rsidR="00A032FC" w:rsidRPr="00E122CC" w:rsidRDefault="00A032FC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473212" w:rsidRPr="00473212">
      <w:rPr>
        <w:rFonts w:hAnsi="標楷體"/>
        <w:b/>
        <w:spacing w:val="60"/>
        <w:w w:val="100"/>
        <w:sz w:val="32"/>
        <w:szCs w:val="32"/>
        <w:u w:val="single"/>
      </w:rPr>
      <w:t>112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473212" w:rsidRPr="00473212">
      <w:rPr>
        <w:rFonts w:hAnsi="標楷體"/>
        <w:b/>
        <w:spacing w:val="60"/>
        <w:w w:val="100"/>
        <w:sz w:val="32"/>
        <w:szCs w:val="32"/>
        <w:u w:val="single"/>
      </w:rPr>
      <w:t>高雄市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Pr="00A032FC">
      <w:rPr>
        <w:rFonts w:hAnsi="標楷體" w:hint="eastAsia"/>
        <w:b/>
        <w:sz w:val="24"/>
        <w:szCs w:val="24"/>
      </w:rPr>
      <w:t>(續</w:t>
    </w:r>
    <w:r w:rsidRPr="00A032FC">
      <w:rPr>
        <w:rFonts w:hAnsi="標楷體"/>
        <w:b/>
        <w:sz w:val="24"/>
        <w:szCs w:val="24"/>
      </w:rPr>
      <w:t>)</w:t>
    </w:r>
  </w:p>
  <w:p w14:paraId="55A9260D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1AD5" w14:textId="2545994D" w:rsidR="00A032FC" w:rsidRPr="007C6F04" w:rsidRDefault="00A032FC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73212" w:rsidRPr="00473212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473212" w:rsidRPr="00473212">
      <w:rPr>
        <w:rFonts w:ascii="標楷體" w:eastAsia="標楷體" w:hAnsi="標楷體"/>
        <w:b/>
        <w:spacing w:val="60"/>
        <w:sz w:val="32"/>
        <w:szCs w:val="32"/>
        <w:u w:val="single"/>
      </w:rPr>
      <w:t>高雄市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01806"/>
    <w:multiLevelType w:val="hybridMultilevel"/>
    <w:tmpl w:val="B8A07D52"/>
    <w:lvl w:ilvl="0" w:tplc="A38CC576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485533"/>
    <w:multiLevelType w:val="hybridMultilevel"/>
    <w:tmpl w:val="2E0CEFCE"/>
    <w:lvl w:ilvl="0" w:tplc="5090078E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7C4F04"/>
    <w:multiLevelType w:val="hybridMultilevel"/>
    <w:tmpl w:val="17C8B436"/>
    <w:lvl w:ilvl="0" w:tplc="7CA650EE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59097B"/>
    <w:multiLevelType w:val="hybridMultilevel"/>
    <w:tmpl w:val="9C14580A"/>
    <w:lvl w:ilvl="0" w:tplc="32404612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74959AB"/>
    <w:multiLevelType w:val="hybridMultilevel"/>
    <w:tmpl w:val="11B0D914"/>
    <w:lvl w:ilvl="0" w:tplc="939AE8AE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FC696C"/>
    <w:multiLevelType w:val="hybridMultilevel"/>
    <w:tmpl w:val="384AF59C"/>
    <w:lvl w:ilvl="0" w:tplc="F48A10A0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945A7E"/>
    <w:multiLevelType w:val="hybridMultilevel"/>
    <w:tmpl w:val="B9488538"/>
    <w:lvl w:ilvl="0" w:tplc="8F1A6CB4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EF66FEA"/>
    <w:multiLevelType w:val="hybridMultilevel"/>
    <w:tmpl w:val="A038F2FA"/>
    <w:lvl w:ilvl="0" w:tplc="5E323968">
      <w:start w:val="1"/>
      <w:numFmt w:val="decimal"/>
      <w:lvlText w:val="%1.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6632289">
    <w:abstractNumId w:val="5"/>
  </w:num>
  <w:num w:numId="2" w16cid:durableId="902526054">
    <w:abstractNumId w:val="2"/>
  </w:num>
  <w:num w:numId="3" w16cid:durableId="1813786142">
    <w:abstractNumId w:val="7"/>
  </w:num>
  <w:num w:numId="4" w16cid:durableId="1430933455">
    <w:abstractNumId w:val="6"/>
  </w:num>
  <w:num w:numId="5" w16cid:durableId="1461723952">
    <w:abstractNumId w:val="4"/>
  </w:num>
  <w:num w:numId="6" w16cid:durableId="726607781">
    <w:abstractNumId w:val="1"/>
  </w:num>
  <w:num w:numId="7" w16cid:durableId="397094561">
    <w:abstractNumId w:val="3"/>
  </w:num>
  <w:num w:numId="8" w16cid:durableId="119919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42"/>
    <w:rsid w:val="00030A60"/>
    <w:rsid w:val="000751B1"/>
    <w:rsid w:val="000829BA"/>
    <w:rsid w:val="001B5022"/>
    <w:rsid w:val="001D72A9"/>
    <w:rsid w:val="00203BE7"/>
    <w:rsid w:val="00285AF0"/>
    <w:rsid w:val="002865ED"/>
    <w:rsid w:val="00335A84"/>
    <w:rsid w:val="00363542"/>
    <w:rsid w:val="003A09D3"/>
    <w:rsid w:val="003B2FA1"/>
    <w:rsid w:val="004120E8"/>
    <w:rsid w:val="004412ED"/>
    <w:rsid w:val="00465088"/>
    <w:rsid w:val="00473212"/>
    <w:rsid w:val="004733C9"/>
    <w:rsid w:val="005011FF"/>
    <w:rsid w:val="00525DF8"/>
    <w:rsid w:val="00540446"/>
    <w:rsid w:val="005B5D5E"/>
    <w:rsid w:val="0060537D"/>
    <w:rsid w:val="0079349B"/>
    <w:rsid w:val="007B08FF"/>
    <w:rsid w:val="007C65B0"/>
    <w:rsid w:val="007C6F04"/>
    <w:rsid w:val="00804355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53430"/>
    <w:rsid w:val="00A865D5"/>
    <w:rsid w:val="00AA186A"/>
    <w:rsid w:val="00B12FAD"/>
    <w:rsid w:val="00B26CE0"/>
    <w:rsid w:val="00B357ED"/>
    <w:rsid w:val="00BC18E5"/>
    <w:rsid w:val="00C34B64"/>
    <w:rsid w:val="00D17EC9"/>
    <w:rsid w:val="00D2507F"/>
    <w:rsid w:val="00D26EDF"/>
    <w:rsid w:val="00D479AB"/>
    <w:rsid w:val="00DD2192"/>
    <w:rsid w:val="00DD78AC"/>
    <w:rsid w:val="00DF5FFF"/>
    <w:rsid w:val="00E122CC"/>
    <w:rsid w:val="00F87905"/>
    <w:rsid w:val="00FB07A9"/>
    <w:rsid w:val="00FC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3C40C60"/>
  <w15:chartTrackingRefBased/>
  <w15:docId w15:val="{F241D602-8E58-407B-8DEC-A04633CC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List Paragraph"/>
    <w:basedOn w:val="a"/>
    <w:uiPriority w:val="34"/>
    <w:qFormat/>
    <w:rsid w:val="003B2FA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1JQ7n3S72S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ED674-DEE4-4686-93EC-6DCECB69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51JQ7n3S72S各主管機關歲出用途別科目決算審定數綜計表.dot</Template>
  <TotalTime>245</TotalTime>
  <Pages>4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莊啟聰</dc:creator>
  <cp:keywords/>
  <cp:lastModifiedBy>林鳳頡</cp:lastModifiedBy>
  <cp:revision>7</cp:revision>
  <cp:lastPrinted>2024-06-03T01:21:00Z</cp:lastPrinted>
  <dcterms:created xsi:type="dcterms:W3CDTF">2024-06-04T03:43:00Z</dcterms:created>
  <dcterms:modified xsi:type="dcterms:W3CDTF">2024-06-27T03:23:00Z</dcterms:modified>
</cp:coreProperties>
</file>